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136C8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CCF72AB" w14:textId="0D6B9B38" w:rsidR="009E3AC7" w:rsidRDefault="001A422B" w:rsidP="00C93E4A">
      <w:r w:rsidRPr="001A422B">
        <w:t>To Whom It May Concern,</w:t>
      </w:r>
    </w:p>
    <w:p w14:paraId="31766B9F" w14:textId="77777777" w:rsidR="001A422B" w:rsidRDefault="001A422B" w:rsidP="00C93E4A"/>
    <w:p w14:paraId="7D356E9F" w14:textId="77777777" w:rsidR="001A422B" w:rsidRDefault="001A422B" w:rsidP="00C93E4A"/>
    <w:p w14:paraId="0AB13BF8" w14:textId="77777777" w:rsidR="001A422B" w:rsidRDefault="001A422B" w:rsidP="00C93E4A">
      <w:r>
        <w:tab/>
        <w:t xml:space="preserve">Items 20-24 was processed into control number 56822 by the Central Records Supervisor. It has been requested that these items to be voided and removed from interchange. </w:t>
      </w:r>
    </w:p>
    <w:p w14:paraId="2570F277" w14:textId="77777777" w:rsidR="001A422B" w:rsidRDefault="001A422B" w:rsidP="00C93E4A"/>
    <w:p w14:paraId="545FB492" w14:textId="77777777" w:rsidR="001A422B" w:rsidRDefault="001A422B" w:rsidP="00C93E4A"/>
    <w:p w14:paraId="02EF824F" w14:textId="77777777" w:rsidR="001A422B" w:rsidRDefault="001A422B" w:rsidP="00C93E4A">
      <w:r>
        <w:t>Best,</w:t>
      </w:r>
    </w:p>
    <w:p w14:paraId="360249B7" w14:textId="77777777" w:rsidR="001A422B" w:rsidRDefault="001A422B" w:rsidP="00C93E4A"/>
    <w:p w14:paraId="7DDDE7DA" w14:textId="77777777" w:rsidR="001A422B" w:rsidRDefault="001A422B" w:rsidP="00C93E4A"/>
    <w:p w14:paraId="5A81F7A1" w14:textId="77777777" w:rsidR="001A422B" w:rsidRDefault="001A422B" w:rsidP="00C93E4A">
      <w:r>
        <w:t>Ana Maria Trevino</w:t>
      </w:r>
    </w:p>
    <w:p w14:paraId="20F51B90" w14:textId="77777777" w:rsidR="001A422B" w:rsidRDefault="001A422B" w:rsidP="00C93E4A">
      <w:r>
        <w:t>Central Records Supervisor</w:t>
      </w:r>
    </w:p>
    <w:p w14:paraId="3E70441F" w14:textId="0D897F51" w:rsidR="001A422B" w:rsidRDefault="001A422B" w:rsidP="00C93E4A">
      <w:r>
        <w:t xml:space="preserve">((512)936-7047 </w:t>
      </w:r>
    </w:p>
    <w:sectPr w:rsidR="001A422B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8C6A6" w14:textId="77777777" w:rsidR="001A422B" w:rsidRDefault="001A422B" w:rsidP="00F205E0">
      <w:r>
        <w:separator/>
      </w:r>
    </w:p>
  </w:endnote>
  <w:endnote w:type="continuationSeparator" w:id="0">
    <w:p w14:paraId="7F33DE54" w14:textId="77777777" w:rsidR="001A422B" w:rsidRDefault="001A422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3BCAF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6E26A2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84021375" r:id="rId2">
          <o:FieldCodes>\* mergeformat</o:FieldCodes>
        </o:OLEObject>
      </w:object>
    </w:r>
  </w:p>
  <w:p w14:paraId="198A8F85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73B0A43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5A9926C7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website</w:t>
    </w:r>
    <w:proofErr w:type="gramEnd"/>
    <w:r>
      <w:rPr>
        <w:b/>
        <w:sz w:val="20"/>
      </w:rPr>
      <w:t>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E9FAB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EE60E" w14:textId="77777777" w:rsidR="001A422B" w:rsidRDefault="001A422B" w:rsidP="00F205E0">
      <w:r>
        <w:separator/>
      </w:r>
    </w:p>
  </w:footnote>
  <w:footnote w:type="continuationSeparator" w:id="0">
    <w:p w14:paraId="226FBC1D" w14:textId="77777777" w:rsidR="001A422B" w:rsidRDefault="001A422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54F0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0DF2AB1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17F78A73" wp14:editId="0E870DBC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1C75A849" w14:textId="77777777" w:rsidR="00DE78BA" w:rsidRPr="00EF2B87" w:rsidRDefault="0064784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Thomas J. Gleeson</w:t>
    </w:r>
    <w:r w:rsidR="00DE78BA">
      <w:rPr>
        <w:b/>
        <w:spacing w:val="10"/>
        <w:sz w:val="22"/>
      </w:rPr>
      <w:t xml:space="preserve"> </w:t>
    </w:r>
    <w:r w:rsidR="00DE78BA"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68C5C625" w14:textId="77777777" w:rsidR="00DE78BA" w:rsidRDefault="0089030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050D50">
      <w:rPr>
        <w:b/>
        <w:spacing w:val="10"/>
        <w:sz w:val="16"/>
      </w:rPr>
      <w:t>man</w:t>
    </w:r>
    <w:r w:rsidR="008F04CD">
      <w:rPr>
        <w:b/>
        <w:spacing w:val="10"/>
        <w:sz w:val="16"/>
      </w:rPr>
      <w:t xml:space="preserve"> </w:t>
    </w:r>
    <w:r w:rsidR="00DE78BA"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064F5A2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D4336EE" w14:textId="77777777" w:rsidR="00DE78BA" w:rsidRPr="00756666" w:rsidRDefault="0095265E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Lori Cobos</w:t>
    </w:r>
    <w:r w:rsidR="00E26D70">
      <w:rPr>
        <w:b/>
        <w:spacing w:val="10"/>
        <w:sz w:val="22"/>
      </w:rPr>
      <w:tab/>
    </w:r>
    <w:r w:rsidR="008B0FCB" w:rsidRPr="00AE1B25">
      <w:rPr>
        <w:b/>
        <w:spacing w:val="10"/>
        <w:sz w:val="22"/>
      </w:rPr>
      <w:t>Connie Corona</w:t>
    </w:r>
  </w:p>
  <w:p w14:paraId="069F265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B0FCB">
      <w:rPr>
        <w:b/>
        <w:spacing w:val="10"/>
        <w:sz w:val="16"/>
      </w:rPr>
      <w:t>Executive Director</w:t>
    </w:r>
  </w:p>
  <w:p w14:paraId="228EEEA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066AA6D" w14:textId="77777777" w:rsidR="0095265E" w:rsidRPr="00756666" w:rsidRDefault="0095265E" w:rsidP="0095265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Jimmy Glotfelty</w:t>
    </w:r>
  </w:p>
  <w:p w14:paraId="5DA4FA0D" w14:textId="77777777" w:rsidR="00B47CD7" w:rsidRDefault="00DE78BA" w:rsidP="00B47CD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1D19B87D" w14:textId="77777777" w:rsidR="00E300F3" w:rsidRDefault="00E300F3" w:rsidP="00E300F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</w:p>
  <w:p w14:paraId="7EC75F3C" w14:textId="77777777" w:rsidR="003A4C71" w:rsidRDefault="003A4C71" w:rsidP="001B72FC">
    <w:pPr>
      <w:pStyle w:val="Heading1"/>
      <w:framePr w:w="5899" w:h="545" w:wrap="auto" w:x="3556" w:y="2611"/>
    </w:pPr>
    <w:r>
      <w:t>Public Utility Commission of Texas</w:t>
    </w:r>
  </w:p>
  <w:p w14:paraId="419D7A1B" w14:textId="77777777" w:rsidR="003A4C71" w:rsidRDefault="004C30ED" w:rsidP="003A4C7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b/>
        <w:sz w:val="22"/>
      </w:rPr>
      <w:tab/>
    </w:r>
    <w:r>
      <w:rPr>
        <w:b/>
        <w:sz w:val="22"/>
      </w:rPr>
      <w:tab/>
      <w:t>Kathleen Jackson</w:t>
    </w:r>
    <w:r w:rsidR="00B47CD7" w:rsidRPr="007B76AE">
      <w:rPr>
        <w:b/>
        <w:spacing w:val="10"/>
        <w:sz w:val="18"/>
      </w:rPr>
      <w:tab/>
    </w:r>
    <w:r w:rsidR="00B47CD7" w:rsidRPr="007B76AE">
      <w:rPr>
        <w:b/>
        <w:spacing w:val="10"/>
        <w:sz w:val="18"/>
      </w:rPr>
      <w:tab/>
    </w:r>
    <w:r w:rsidR="00B47CD7">
      <w:rPr>
        <w:b/>
        <w:spacing w:val="10"/>
        <w:sz w:val="16"/>
      </w:rPr>
      <w:t>Commissioner</w:t>
    </w:r>
  </w:p>
  <w:p w14:paraId="51623AA5" w14:textId="77777777" w:rsidR="003A4C71" w:rsidRDefault="003A4C71" w:rsidP="003A4C71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</w:p>
  <w:p w14:paraId="4070A7CE" w14:textId="77777777" w:rsidR="003A4C71" w:rsidRPr="00EF187D" w:rsidRDefault="003A4C71" w:rsidP="003A4C7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z w:val="22"/>
      </w:rPr>
      <w:tab/>
    </w:r>
    <w:r>
      <w:rPr>
        <w:b/>
        <w:sz w:val="22"/>
      </w:rPr>
      <w:tab/>
    </w:r>
    <w:r w:rsidRPr="003A4C71">
      <w:rPr>
        <w:b/>
        <w:sz w:val="22"/>
      </w:rPr>
      <w:t xml:space="preserve">Courtney K. </w:t>
    </w:r>
    <w:proofErr w:type="spellStart"/>
    <w:r w:rsidRPr="003A4C71">
      <w:rPr>
        <w:b/>
        <w:sz w:val="22"/>
      </w:rPr>
      <w:t>Hjaltman</w:t>
    </w:r>
    <w:proofErr w:type="spellEnd"/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3CE257D6" w14:textId="77777777" w:rsidR="00B47CD7" w:rsidRPr="00EF187D" w:rsidRDefault="00B47CD7" w:rsidP="00B47CD7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</w:p>
  <w:p w14:paraId="525089F4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76C92DF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1EF5D5F2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4555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22B"/>
    <w:rsid w:val="00050D50"/>
    <w:rsid w:val="00052A22"/>
    <w:rsid w:val="00054249"/>
    <w:rsid w:val="00081D53"/>
    <w:rsid w:val="000A4384"/>
    <w:rsid w:val="000C7B58"/>
    <w:rsid w:val="001650BD"/>
    <w:rsid w:val="001A422B"/>
    <w:rsid w:val="001B72FC"/>
    <w:rsid w:val="001C60C2"/>
    <w:rsid w:val="00210A67"/>
    <w:rsid w:val="00254AEE"/>
    <w:rsid w:val="00266D3A"/>
    <w:rsid w:val="00280800"/>
    <w:rsid w:val="00286E76"/>
    <w:rsid w:val="002A131E"/>
    <w:rsid w:val="002A460E"/>
    <w:rsid w:val="002B5F2A"/>
    <w:rsid w:val="002C6B71"/>
    <w:rsid w:val="002C7323"/>
    <w:rsid w:val="00304A7D"/>
    <w:rsid w:val="00332B56"/>
    <w:rsid w:val="00333DA2"/>
    <w:rsid w:val="00353CFF"/>
    <w:rsid w:val="00361F3E"/>
    <w:rsid w:val="003A4C71"/>
    <w:rsid w:val="003B52A7"/>
    <w:rsid w:val="003C1C7E"/>
    <w:rsid w:val="003C639A"/>
    <w:rsid w:val="003D3E2D"/>
    <w:rsid w:val="003F117F"/>
    <w:rsid w:val="003F6056"/>
    <w:rsid w:val="00404730"/>
    <w:rsid w:val="00416436"/>
    <w:rsid w:val="004208F5"/>
    <w:rsid w:val="00467443"/>
    <w:rsid w:val="00475A26"/>
    <w:rsid w:val="004A3108"/>
    <w:rsid w:val="004C30ED"/>
    <w:rsid w:val="004F132B"/>
    <w:rsid w:val="005424EA"/>
    <w:rsid w:val="0057420A"/>
    <w:rsid w:val="00580FCC"/>
    <w:rsid w:val="00591646"/>
    <w:rsid w:val="005B6B87"/>
    <w:rsid w:val="0064784F"/>
    <w:rsid w:val="00667127"/>
    <w:rsid w:val="0068564C"/>
    <w:rsid w:val="006856A5"/>
    <w:rsid w:val="00720004"/>
    <w:rsid w:val="00756666"/>
    <w:rsid w:val="007618AE"/>
    <w:rsid w:val="00771722"/>
    <w:rsid w:val="0077592E"/>
    <w:rsid w:val="00783E18"/>
    <w:rsid w:val="00787F8C"/>
    <w:rsid w:val="007F1AE6"/>
    <w:rsid w:val="008143E2"/>
    <w:rsid w:val="008348B5"/>
    <w:rsid w:val="008732BB"/>
    <w:rsid w:val="00890301"/>
    <w:rsid w:val="00890720"/>
    <w:rsid w:val="008A637F"/>
    <w:rsid w:val="008B0FCB"/>
    <w:rsid w:val="008C0670"/>
    <w:rsid w:val="008C4B64"/>
    <w:rsid w:val="008C7E5D"/>
    <w:rsid w:val="008E2B50"/>
    <w:rsid w:val="008F04CD"/>
    <w:rsid w:val="0095265E"/>
    <w:rsid w:val="009B073B"/>
    <w:rsid w:val="009B5F0D"/>
    <w:rsid w:val="009E3AC7"/>
    <w:rsid w:val="009F15AB"/>
    <w:rsid w:val="00A12349"/>
    <w:rsid w:val="00AC26D9"/>
    <w:rsid w:val="00AD68A5"/>
    <w:rsid w:val="00B47B3A"/>
    <w:rsid w:val="00B47CD7"/>
    <w:rsid w:val="00B56CBB"/>
    <w:rsid w:val="00B65457"/>
    <w:rsid w:val="00B677A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D739D"/>
    <w:rsid w:val="00DE78BA"/>
    <w:rsid w:val="00E26D70"/>
    <w:rsid w:val="00E300F3"/>
    <w:rsid w:val="00E30FA8"/>
    <w:rsid w:val="00E74285"/>
    <w:rsid w:val="00E83210"/>
    <w:rsid w:val="00EA3A3B"/>
    <w:rsid w:val="00EE430E"/>
    <w:rsid w:val="00EF187D"/>
    <w:rsid w:val="00F205E0"/>
    <w:rsid w:val="00F234D3"/>
    <w:rsid w:val="00F601E8"/>
    <w:rsid w:val="00F63618"/>
    <w:rsid w:val="00F72522"/>
    <w:rsid w:val="00F7297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DBA07D"/>
  <w15:docId w15:val="{73C4514E-6959-40B7-B11F-A5BA9342C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Trevino</dc:creator>
  <cp:lastModifiedBy>Ana Trevino</cp:lastModifiedBy>
  <cp:revision>1</cp:revision>
  <cp:lastPrinted>2010-07-16T14:48:00Z</cp:lastPrinted>
  <dcterms:created xsi:type="dcterms:W3CDTF">2024-08-01T17:32:00Z</dcterms:created>
  <dcterms:modified xsi:type="dcterms:W3CDTF">2024-08-01T17:43:00Z</dcterms:modified>
</cp:coreProperties>
</file>